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991" w:rsidRPr="00526B2A" w:rsidRDefault="00DB0991" w:rsidP="00DB0991">
      <w:pPr>
        <w:jc w:val="center"/>
      </w:pPr>
      <w:r w:rsidRPr="00526B2A">
        <w:t xml:space="preserve">ДОГОВОР </w:t>
      </w:r>
    </w:p>
    <w:p w:rsidR="00DB0991" w:rsidRPr="00526B2A" w:rsidRDefault="00DB0991" w:rsidP="00DB0991">
      <w:pPr>
        <w:jc w:val="center"/>
      </w:pPr>
      <w:r w:rsidRPr="00526B2A">
        <w:t xml:space="preserve">                    ВОЗМЕЗДНОГО ОКАЗАНИЯ УСЛУГ № __________</w:t>
      </w:r>
    </w:p>
    <w:p w:rsidR="00DB0991" w:rsidRPr="00526B2A" w:rsidRDefault="00DB0991" w:rsidP="00DB0991">
      <w:pPr>
        <w:jc w:val="center"/>
      </w:pPr>
    </w:p>
    <w:p w:rsidR="00DB0991" w:rsidRPr="00526B2A" w:rsidRDefault="00DB0991" w:rsidP="00DB0991">
      <w:pPr>
        <w:jc w:val="center"/>
      </w:pPr>
    </w:p>
    <w:p w:rsidR="00DB0991" w:rsidRPr="00526B2A" w:rsidRDefault="00DB0991" w:rsidP="00DB0991">
      <w:pPr>
        <w:jc w:val="both"/>
      </w:pPr>
      <w:r w:rsidRPr="00526B2A">
        <w:t>г. ___________</w:t>
      </w:r>
      <w:r w:rsidRPr="00526B2A">
        <w:tab/>
      </w:r>
      <w:r w:rsidRPr="00526B2A">
        <w:tab/>
      </w:r>
      <w:r w:rsidRPr="00526B2A">
        <w:tab/>
      </w:r>
      <w:r w:rsidRPr="00526B2A">
        <w:tab/>
      </w:r>
      <w:r w:rsidRPr="00526B2A">
        <w:tab/>
      </w:r>
      <w:r w:rsidRPr="00526B2A">
        <w:tab/>
        <w:t xml:space="preserve">                      «___» ______________20___г.</w:t>
      </w:r>
    </w:p>
    <w:p w:rsidR="00DB0991" w:rsidRPr="00A55440" w:rsidRDefault="00DB0991" w:rsidP="00DB0991">
      <w:pPr>
        <w:ind w:firstLine="708"/>
        <w:jc w:val="both"/>
        <w:rPr>
          <w:sz w:val="24"/>
          <w:szCs w:val="24"/>
        </w:rPr>
      </w:pPr>
    </w:p>
    <w:p w:rsidR="00DB0991" w:rsidRPr="0055420C" w:rsidRDefault="00DB0991" w:rsidP="00DB0991">
      <w:pPr>
        <w:ind w:firstLine="708"/>
        <w:jc w:val="both"/>
      </w:pPr>
      <w:r w:rsidRPr="0055420C">
        <w:t xml:space="preserve">ОАО «ТГК-1», именуемое в дальнейшем «Заказчик» в лице </w:t>
      </w:r>
      <w:r w:rsidR="00A55440" w:rsidRPr="0055420C">
        <w:t>заместителя генерального директора – директора филиала «Кольский» ОАО «ТГК-1» Антипова А.Г.,</w:t>
      </w:r>
      <w:r w:rsidRPr="0055420C">
        <w:t>, действующего на основании доверенности № 319-2016 от 01.01.2016г., с одной стороны, и  __________________________,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DB0991" w:rsidRPr="0055420C" w:rsidRDefault="00DB0991" w:rsidP="00DB0991">
      <w:pPr>
        <w:ind w:firstLine="708"/>
        <w:jc w:val="both"/>
      </w:pPr>
    </w:p>
    <w:p w:rsidR="00DB0991" w:rsidRPr="0055420C" w:rsidRDefault="00DB0991" w:rsidP="00DB0991">
      <w:pPr>
        <w:jc w:val="center"/>
      </w:pPr>
      <w:r w:rsidRPr="0055420C">
        <w:t>1. ПРЕДМЕТ ДОГОВОРА.</w:t>
      </w:r>
    </w:p>
    <w:p w:rsidR="00DB0991" w:rsidRPr="0055420C" w:rsidRDefault="00DB0991" w:rsidP="00DB0991">
      <w:pPr>
        <w:ind w:firstLine="708"/>
        <w:jc w:val="both"/>
      </w:pPr>
      <w:r w:rsidRPr="0055420C"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</w:t>
      </w:r>
      <w:r w:rsidR="00A55440" w:rsidRPr="0055420C">
        <w:t xml:space="preserve">Наблюдение за водным объектом и </w:t>
      </w:r>
      <w:proofErr w:type="spellStart"/>
      <w:r w:rsidR="00A55440" w:rsidRPr="0055420C">
        <w:t>водоохранными</w:t>
      </w:r>
      <w:proofErr w:type="spellEnd"/>
      <w:r w:rsidR="00A55440" w:rsidRPr="0055420C">
        <w:t xml:space="preserve"> зонами (морфометрические особенности) филиала "Кольский" </w:t>
      </w:r>
      <w:r w:rsidRPr="0055420C">
        <w:t xml:space="preserve">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DB0991" w:rsidRPr="0055420C" w:rsidRDefault="00DB0991" w:rsidP="00DB0991">
      <w:pPr>
        <w:jc w:val="both"/>
      </w:pPr>
      <w:r w:rsidRPr="0055420C">
        <w:tab/>
        <w:t>1.2. Срок оказания Услуг устанавливаетс</w:t>
      </w:r>
      <w:r w:rsidR="00A55440" w:rsidRPr="0055420C">
        <w:t>я с 01.07.2016 по 31.10.2016г.</w:t>
      </w:r>
    </w:p>
    <w:p w:rsidR="00DB0991" w:rsidRPr="0055420C" w:rsidRDefault="00DB0991" w:rsidP="00DB0991">
      <w:pPr>
        <w:jc w:val="both"/>
      </w:pPr>
      <w:r w:rsidRPr="0055420C">
        <w:tab/>
        <w:t>1.3. Результат оказанных Услуг передается Заказчику по Акту об оказании услуг, в порядке, установленном настоящим Договором, в 4 экземплярах, в  форме отчетов: 1 экземпляр по Филиалу и по 1 экземпляру по каждому каскаду ГЭС, на бумажном и магнитном носителе.</w:t>
      </w:r>
    </w:p>
    <w:p w:rsidR="00DB0991" w:rsidRPr="0055420C" w:rsidRDefault="00DB0991" w:rsidP="00DB0991">
      <w:pPr>
        <w:ind w:firstLine="708"/>
        <w:jc w:val="both"/>
      </w:pPr>
      <w:r w:rsidRPr="0055420C">
        <w:t>1.4. Комплекс исключительных имущественных прав на результаты оказанных Услуг принадлежит Заказчику.</w:t>
      </w:r>
    </w:p>
    <w:p w:rsidR="00DB0991" w:rsidRPr="0055420C" w:rsidRDefault="00DB0991" w:rsidP="00DB0991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55420C">
        <w:t xml:space="preserve">1.5. Место оказания Услуг: структурные подразделения Филиала «Кольский» ОАО «ТГК-1»: Каскад </w:t>
      </w:r>
      <w:proofErr w:type="spellStart"/>
      <w:r w:rsidRPr="0055420C">
        <w:t>Нивских</w:t>
      </w:r>
      <w:proofErr w:type="spellEnd"/>
      <w:r w:rsidRPr="0055420C">
        <w:t xml:space="preserve"> ГЭС; Каскад </w:t>
      </w:r>
      <w:proofErr w:type="spellStart"/>
      <w:r w:rsidRPr="0055420C">
        <w:t>Пазских</w:t>
      </w:r>
      <w:proofErr w:type="spellEnd"/>
      <w:r w:rsidRPr="0055420C">
        <w:t xml:space="preserve"> ГЭС; Каскад </w:t>
      </w:r>
      <w:proofErr w:type="spellStart"/>
      <w:r w:rsidRPr="0055420C">
        <w:t>Туломских</w:t>
      </w:r>
      <w:proofErr w:type="spellEnd"/>
      <w:r w:rsidRPr="0055420C">
        <w:t xml:space="preserve"> и </w:t>
      </w:r>
      <w:proofErr w:type="spellStart"/>
      <w:r w:rsidRPr="0055420C">
        <w:t>Cеребрянских</w:t>
      </w:r>
      <w:proofErr w:type="spellEnd"/>
      <w:r w:rsidRPr="0055420C">
        <w:t xml:space="preserve"> ГЭС в  соответствии с техническим заданием (Приложение № 1 к настоящему Договору)</w:t>
      </w:r>
      <w:r w:rsidRPr="0055420C">
        <w:rPr>
          <w:i/>
        </w:rPr>
        <w:t xml:space="preserve">. </w:t>
      </w:r>
    </w:p>
    <w:p w:rsidR="00DB0991" w:rsidRPr="0055420C" w:rsidRDefault="00DB0991" w:rsidP="00DB0991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55420C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DB0991" w:rsidRPr="0055420C" w:rsidRDefault="00DB0991" w:rsidP="00DB0991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55420C">
        <w:t>1.7. Качество Услуг должно соответствовать техническому заданию (Приложение № 1 к настоящему Договору).</w:t>
      </w:r>
    </w:p>
    <w:p w:rsidR="00DB0991" w:rsidRPr="0055420C" w:rsidRDefault="00DB0991" w:rsidP="00DB0991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55420C">
        <w:t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08  час. 00 мин. до 17 час. 00 мин.</w:t>
      </w:r>
    </w:p>
    <w:p w:rsidR="00DB0991" w:rsidRPr="0055420C" w:rsidRDefault="00DB0991" w:rsidP="00DB0991">
      <w:pPr>
        <w:autoSpaceDE w:val="0"/>
        <w:autoSpaceDN w:val="0"/>
        <w:adjustRightInd w:val="0"/>
      </w:pPr>
    </w:p>
    <w:p w:rsidR="00DB0991" w:rsidRPr="0055420C" w:rsidRDefault="00DB0991" w:rsidP="00DB0991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55420C">
        <w:t>2. ПРАВА И ОБЯЗАННОСТИ СТОРОН.</w:t>
      </w:r>
    </w:p>
    <w:p w:rsidR="00DB0991" w:rsidRPr="0055420C" w:rsidRDefault="00DB0991" w:rsidP="00DB0991">
      <w:pPr>
        <w:ind w:firstLine="708"/>
        <w:jc w:val="both"/>
      </w:pPr>
      <w:r w:rsidRPr="0055420C">
        <w:t>2.1. Исполнитель обязуется:</w:t>
      </w:r>
    </w:p>
    <w:p w:rsidR="00DB0991" w:rsidRPr="0055420C" w:rsidRDefault="00DB0991" w:rsidP="00DB0991">
      <w:pPr>
        <w:ind w:firstLine="708"/>
        <w:jc w:val="both"/>
      </w:pPr>
      <w:r w:rsidRPr="0055420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DB0991" w:rsidRPr="0055420C" w:rsidRDefault="00DB0991" w:rsidP="00DB0991">
      <w:pPr>
        <w:ind w:firstLine="709"/>
        <w:jc w:val="both"/>
      </w:pPr>
      <w:r w:rsidRPr="0055420C">
        <w:t xml:space="preserve">2.1.2. Оказать Услуги лично, если иное не будет дополнительно согласовано Сторонами. </w:t>
      </w:r>
    </w:p>
    <w:p w:rsidR="00DB0991" w:rsidRPr="0055420C" w:rsidRDefault="00DB0991" w:rsidP="00DB0991">
      <w:pPr>
        <w:ind w:firstLine="709"/>
        <w:jc w:val="both"/>
      </w:pPr>
      <w:r w:rsidRPr="0055420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DB0991" w:rsidRPr="0055420C" w:rsidRDefault="00DB0991" w:rsidP="00DB0991">
      <w:pPr>
        <w:ind w:firstLine="709"/>
        <w:jc w:val="both"/>
      </w:pPr>
      <w:r w:rsidRPr="0055420C">
        <w:t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исключительно,  в отношении соблюдения условий конфиденциальности, согласованных настоящим Договором.</w:t>
      </w:r>
    </w:p>
    <w:p w:rsidR="00DB0991" w:rsidRPr="0055420C" w:rsidRDefault="00DB0991" w:rsidP="00DB0991">
      <w:pPr>
        <w:ind w:firstLine="708"/>
        <w:jc w:val="both"/>
      </w:pPr>
      <w:r w:rsidRPr="0055420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DB0991" w:rsidRPr="0055420C" w:rsidRDefault="00DB0991" w:rsidP="00DB0991">
      <w:pPr>
        <w:ind w:firstLine="708"/>
        <w:jc w:val="both"/>
      </w:pPr>
      <w:r w:rsidRPr="0055420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DB0991" w:rsidRPr="0055420C" w:rsidRDefault="00DB0991" w:rsidP="00DB0991">
      <w:pPr>
        <w:ind w:firstLine="709"/>
        <w:jc w:val="both"/>
      </w:pPr>
      <w:r w:rsidRPr="0055420C">
        <w:lastRenderedPageBreak/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DB0991" w:rsidRPr="0055420C" w:rsidRDefault="00DB0991" w:rsidP="00DB0991">
      <w:pPr>
        <w:ind w:firstLine="708"/>
        <w:jc w:val="both"/>
      </w:pPr>
      <w:r w:rsidRPr="0055420C">
        <w:t>2.1.5. Заказчик не предоставляет Исполнителю право ссылаться на факт заключения настоящего Договора.</w:t>
      </w:r>
    </w:p>
    <w:p w:rsidR="00DB0991" w:rsidRPr="0055420C" w:rsidRDefault="00DB0991" w:rsidP="00DB0991">
      <w:pPr>
        <w:ind w:firstLine="708"/>
        <w:jc w:val="both"/>
      </w:pPr>
    </w:p>
    <w:p w:rsidR="00DB0991" w:rsidRPr="0055420C" w:rsidRDefault="00DB0991" w:rsidP="00DB0991">
      <w:pPr>
        <w:ind w:firstLine="708"/>
        <w:jc w:val="both"/>
      </w:pPr>
      <w:r w:rsidRPr="0055420C">
        <w:t>2.2. Заказчик обязуется:</w:t>
      </w:r>
    </w:p>
    <w:p w:rsidR="00DB0991" w:rsidRPr="0055420C" w:rsidRDefault="00DB0991" w:rsidP="00DB0991">
      <w:pPr>
        <w:ind w:firstLine="708"/>
        <w:jc w:val="both"/>
      </w:pPr>
      <w:r w:rsidRPr="0055420C">
        <w:t>2.2.1. Принимать и оплачивать Услуги Исполнителя согласно подписанному Сторонами  Акту об оказании услуг в порядке, определенном настоящим Договором.</w:t>
      </w:r>
    </w:p>
    <w:p w:rsidR="00DB0991" w:rsidRPr="0055420C" w:rsidRDefault="00DB0991" w:rsidP="00DB0991">
      <w:pPr>
        <w:ind w:firstLine="708"/>
        <w:jc w:val="both"/>
      </w:pPr>
      <w:r w:rsidRPr="0055420C">
        <w:t>2.3. Заказчик имеет право:</w:t>
      </w:r>
    </w:p>
    <w:p w:rsidR="00DB0991" w:rsidRPr="0055420C" w:rsidRDefault="00DB0991" w:rsidP="00DB0991">
      <w:pPr>
        <w:ind w:firstLine="708"/>
        <w:jc w:val="both"/>
      </w:pPr>
      <w:r w:rsidRPr="0055420C">
        <w:t>2.3.1. Контролировать соблюдение сроков оказания Услуг и их соответствие  заданиям Заказчика, не вмешиваясь в область профессиональной компетенции Исполнителя.</w:t>
      </w:r>
    </w:p>
    <w:p w:rsidR="00DB0991" w:rsidRPr="0055420C" w:rsidRDefault="00DB0991" w:rsidP="00DB0991">
      <w:pPr>
        <w:ind w:firstLine="708"/>
        <w:jc w:val="both"/>
      </w:pPr>
      <w:r w:rsidRPr="0055420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DB0991" w:rsidRPr="0055420C" w:rsidRDefault="00DB0991" w:rsidP="00DB0991">
      <w:pPr>
        <w:ind w:firstLine="708"/>
        <w:jc w:val="both"/>
      </w:pPr>
      <w:r w:rsidRPr="0055420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DB0991" w:rsidRPr="0055420C" w:rsidRDefault="00DB0991" w:rsidP="00DB0991">
      <w:pPr>
        <w:ind w:firstLine="708"/>
        <w:jc w:val="both"/>
      </w:pPr>
      <w:r w:rsidRPr="0055420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DB0991" w:rsidRPr="0055420C" w:rsidRDefault="00DB0991" w:rsidP="00DB0991">
      <w:pPr>
        <w:jc w:val="center"/>
      </w:pPr>
    </w:p>
    <w:p w:rsidR="00DB0991" w:rsidRPr="0055420C" w:rsidRDefault="00DB0991" w:rsidP="00DB0991">
      <w:pPr>
        <w:jc w:val="center"/>
      </w:pPr>
      <w:r w:rsidRPr="0055420C">
        <w:t>3. ПОРЯДОК ОКАЗАНИЯ УСЛУГ И ПРИЁМКА ИХ ЗАКАЗЧИКОМ.</w:t>
      </w:r>
    </w:p>
    <w:p w:rsidR="00DB0991" w:rsidRPr="0055420C" w:rsidRDefault="00DB0991" w:rsidP="00DB0991">
      <w:pPr>
        <w:ind w:firstLine="708"/>
        <w:jc w:val="both"/>
        <w:rPr>
          <w:i/>
        </w:rPr>
      </w:pPr>
      <w:r w:rsidRPr="0055420C">
        <w:t>3.1. Услуги по настоящему Договору оказываются в сроки, установленные подпунктом 1.2 настоящего Договора в соответствии с Графиком оказания услуг (Приложение № 2 к настоящему Договору)</w:t>
      </w:r>
    </w:p>
    <w:p w:rsidR="00DB0991" w:rsidRPr="0055420C" w:rsidRDefault="00DB0991" w:rsidP="00DB0991">
      <w:pPr>
        <w:ind w:firstLine="708"/>
        <w:jc w:val="both"/>
      </w:pPr>
      <w:r w:rsidRPr="0055420C">
        <w:t xml:space="preserve">3.2.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Pr="0055420C">
        <w:t>дневный</w:t>
      </w:r>
      <w:proofErr w:type="spellEnd"/>
      <w:r w:rsidRPr="0055420C">
        <w:t xml:space="preserve"> срок в двух экземплярах Акт об оказании услуг,  а также счёт и счёт-фактуру.</w:t>
      </w:r>
    </w:p>
    <w:p w:rsidR="00DB0991" w:rsidRPr="0055420C" w:rsidRDefault="00DB0991" w:rsidP="00DB0991">
      <w:pPr>
        <w:ind w:firstLine="708"/>
        <w:jc w:val="both"/>
      </w:pPr>
      <w:r w:rsidRPr="0055420C">
        <w:t>3.</w:t>
      </w:r>
      <w:r w:rsidR="006C3A57" w:rsidRPr="006C3A57">
        <w:t>3</w:t>
      </w:r>
      <w:r w:rsidRPr="0055420C">
        <w:t xml:space="preserve">. Заказчик подписывает Акт об оказании услуг или представляет мотивированный отказ в его подписании не позднее </w:t>
      </w:r>
      <w:bookmarkStart w:id="0" w:name="_GoBack"/>
      <w:bookmarkEnd w:id="0"/>
      <w:r w:rsidRPr="0055420C">
        <w:t xml:space="preserve">10 (десяти) рабочих дней с даты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DB0991" w:rsidRPr="0055420C" w:rsidRDefault="00A55440" w:rsidP="00DB0991">
      <w:pPr>
        <w:ind w:firstLine="708"/>
        <w:jc w:val="both"/>
      </w:pPr>
      <w:r w:rsidRPr="0055420C">
        <w:t>3.</w:t>
      </w:r>
      <w:r w:rsidR="006C3A57" w:rsidRPr="006C3A57">
        <w:t>4</w:t>
      </w:r>
      <w:r w:rsidRPr="0055420C">
        <w:t xml:space="preserve"> </w:t>
      </w:r>
      <w:r w:rsidR="00DB0991" w:rsidRPr="0055420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DB0991" w:rsidRPr="0055420C" w:rsidRDefault="00DB0991" w:rsidP="00DB0991">
      <w:pPr>
        <w:ind w:firstLine="708"/>
        <w:jc w:val="both"/>
      </w:pPr>
      <w:r w:rsidRPr="0055420C">
        <w:t>3.</w:t>
      </w:r>
      <w:r w:rsidR="006C3A57" w:rsidRPr="006C3A57">
        <w:t>5</w:t>
      </w:r>
      <w:r w:rsidRPr="0055420C"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DB0991" w:rsidRPr="0055420C" w:rsidRDefault="00DB0991" w:rsidP="00DB0991">
      <w:pPr>
        <w:ind w:firstLine="708"/>
        <w:jc w:val="both"/>
      </w:pPr>
      <w:r w:rsidRPr="0055420C">
        <w:t>3.</w:t>
      </w:r>
      <w:r w:rsidR="006C3A57">
        <w:rPr>
          <w:lang w:val="en-US"/>
        </w:rPr>
        <w:t>6</w:t>
      </w:r>
      <w:r w:rsidRPr="0055420C">
        <w:t xml:space="preserve">. Гарантийный срок. Заказчик вправе предъявить требования, связанные с недостатками материального результата услуг предоставленные в форме отчетов о выполненных наблюдениях за водными объектами (их морфометрическими особенностями) и состоянием их </w:t>
      </w:r>
      <w:proofErr w:type="spellStart"/>
      <w:r w:rsidRPr="0055420C">
        <w:t>водоохранных</w:t>
      </w:r>
      <w:proofErr w:type="spellEnd"/>
      <w:r w:rsidRPr="0055420C">
        <w:t xml:space="preserve"> зон)</w:t>
      </w:r>
      <w:r w:rsidRPr="0055420C">
        <w:rPr>
          <w:i/>
        </w:rPr>
        <w:t>)</w:t>
      </w:r>
      <w:r w:rsidRPr="0055420C">
        <w:t>, обнаруженными в течение 6 месяцев</w:t>
      </w:r>
      <w:r w:rsidRPr="0055420C">
        <w:rPr>
          <w:i/>
        </w:rPr>
        <w:t xml:space="preserve"> </w:t>
      </w:r>
      <w:r w:rsidRPr="0055420C">
        <w:t xml:space="preserve">с момента, когда этот результат был принят Заказчиком. </w:t>
      </w:r>
    </w:p>
    <w:p w:rsidR="00DB0991" w:rsidRPr="0055420C" w:rsidRDefault="00DB0991" w:rsidP="00DB0991">
      <w:pPr>
        <w:autoSpaceDE w:val="0"/>
        <w:autoSpaceDN w:val="0"/>
        <w:adjustRightInd w:val="0"/>
      </w:pPr>
    </w:p>
    <w:p w:rsidR="00DB0991" w:rsidRPr="0055420C" w:rsidRDefault="00DB0991" w:rsidP="00DB0991">
      <w:pPr>
        <w:jc w:val="center"/>
      </w:pPr>
      <w:r w:rsidRPr="0055420C">
        <w:t>4. ЦЕНА ДОГОВОРА И ПОРЯДОК ОПЛАТЫ.</w:t>
      </w:r>
    </w:p>
    <w:p w:rsidR="00DB0991" w:rsidRPr="0055420C" w:rsidRDefault="00DB0991" w:rsidP="00DB0991">
      <w:pPr>
        <w:ind w:firstLine="708"/>
        <w:jc w:val="both"/>
      </w:pPr>
      <w:r w:rsidRPr="0055420C">
        <w:t xml:space="preserve">4.1. Общая стоимость оказываемых Услуг </w:t>
      </w:r>
      <w:proofErr w:type="spellStart"/>
      <w:r w:rsidRPr="0055420C">
        <w:t>составляет:в</w:t>
      </w:r>
      <w:proofErr w:type="spellEnd"/>
      <w:r w:rsidRPr="0055420C">
        <w:t xml:space="preserve"> соответствии со сметой (Приложение № 3 к настоящему договору):________ рублей (_________ рублей ___ копеек), в </w:t>
      </w:r>
      <w:proofErr w:type="spellStart"/>
      <w:r w:rsidRPr="0055420C">
        <w:t>т.ч</w:t>
      </w:r>
      <w:proofErr w:type="spellEnd"/>
      <w:r w:rsidRPr="0055420C">
        <w:t>. НДС(18%) в размере: __________ рублей (______рублей _____копеек)</w:t>
      </w:r>
    </w:p>
    <w:p w:rsidR="00DB0991" w:rsidRPr="0055420C" w:rsidRDefault="00DB0991" w:rsidP="00DB0991">
      <w:pPr>
        <w:ind w:firstLine="708"/>
        <w:jc w:val="both"/>
      </w:pPr>
      <w:r w:rsidRPr="0055420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DB0991" w:rsidRPr="0055420C" w:rsidRDefault="00DB0991" w:rsidP="00DB0991">
      <w:pPr>
        <w:ind w:firstLine="709"/>
        <w:jc w:val="both"/>
      </w:pPr>
      <w:r w:rsidRPr="0055420C">
        <w:t>4.2. В цену Договора включены все расходы и издержки Исполнителя, связанные с выполнением им принятых на себя обязательств по настоящему Договору.</w:t>
      </w:r>
    </w:p>
    <w:p w:rsidR="00DB0991" w:rsidRPr="0055420C" w:rsidRDefault="00DB0991" w:rsidP="00DB0991">
      <w:pPr>
        <w:ind w:firstLine="709"/>
        <w:jc w:val="both"/>
      </w:pPr>
      <w:r w:rsidRPr="0055420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DB0991" w:rsidRPr="0055420C" w:rsidRDefault="00DB0991" w:rsidP="00DB0991">
      <w:pPr>
        <w:ind w:firstLine="708"/>
        <w:jc w:val="both"/>
      </w:pPr>
      <w:r w:rsidRPr="0055420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r w:rsidR="00A55440" w:rsidRPr="0055420C">
        <w:lastRenderedPageBreak/>
        <w:t xml:space="preserve">фактуры </w:t>
      </w:r>
      <w:r w:rsidRPr="0055420C">
        <w:t>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DB0991" w:rsidRPr="0055420C" w:rsidRDefault="00DB0991" w:rsidP="00DB0991">
      <w:pPr>
        <w:ind w:firstLine="708"/>
        <w:jc w:val="both"/>
      </w:pPr>
      <w:r w:rsidRPr="0055420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DB0991" w:rsidRPr="0055420C" w:rsidRDefault="00DB0991" w:rsidP="00DB0991">
      <w:pPr>
        <w:tabs>
          <w:tab w:val="left" w:pos="1134"/>
        </w:tabs>
        <w:jc w:val="both"/>
      </w:pPr>
      <w:r w:rsidRPr="0055420C"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DB0991" w:rsidRPr="0055420C" w:rsidRDefault="00DB0991" w:rsidP="00DB0991">
      <w:pPr>
        <w:ind w:firstLine="708"/>
        <w:jc w:val="both"/>
      </w:pPr>
      <w:r w:rsidRPr="0055420C">
        <w:t>4.5. Все расчетно-платежные документы по настоящему Договору должны содержать ссылку на его регистрационный номер и дату его заключения.</w:t>
      </w:r>
    </w:p>
    <w:p w:rsidR="00DB0991" w:rsidRPr="0055420C" w:rsidRDefault="00DB0991" w:rsidP="00DB0991">
      <w:pPr>
        <w:ind w:firstLine="708"/>
        <w:jc w:val="both"/>
        <w:rPr>
          <w:i/>
          <w:iCs/>
          <w:color w:val="auto"/>
        </w:rPr>
      </w:pPr>
      <w:r w:rsidRPr="0055420C">
        <w:t>4.6. 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DB0991" w:rsidRPr="0055420C" w:rsidRDefault="00DB0991" w:rsidP="00DB0991">
      <w:pPr>
        <w:ind w:firstLine="708"/>
        <w:jc w:val="both"/>
      </w:pPr>
      <w:r w:rsidRPr="0055420C">
        <w:t xml:space="preserve"> </w:t>
      </w:r>
    </w:p>
    <w:p w:rsidR="00DB0991" w:rsidRPr="0055420C" w:rsidRDefault="00DB0991" w:rsidP="00DB0991">
      <w:pPr>
        <w:tabs>
          <w:tab w:val="left" w:pos="7728"/>
        </w:tabs>
        <w:ind w:firstLine="708"/>
        <w:jc w:val="both"/>
      </w:pPr>
      <w:r w:rsidRPr="0055420C">
        <w:tab/>
      </w:r>
    </w:p>
    <w:p w:rsidR="00DB0991" w:rsidRPr="0055420C" w:rsidRDefault="00DB0991" w:rsidP="00DB0991">
      <w:pPr>
        <w:ind w:firstLine="708"/>
        <w:jc w:val="center"/>
      </w:pPr>
      <w:r w:rsidRPr="0055420C">
        <w:t>5. ОТВЕТСТВЕННОСТЬ СТОРОН.</w:t>
      </w:r>
    </w:p>
    <w:p w:rsidR="00DB0991" w:rsidRPr="0055420C" w:rsidRDefault="00DB0991" w:rsidP="00DB0991">
      <w:pPr>
        <w:ind w:firstLine="709"/>
        <w:jc w:val="both"/>
      </w:pPr>
      <w:r w:rsidRPr="0055420C">
        <w:t>5.1.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DB0991" w:rsidRPr="0055420C" w:rsidRDefault="00DB0991" w:rsidP="00DB0991">
      <w:pPr>
        <w:ind w:firstLine="709"/>
        <w:jc w:val="both"/>
      </w:pPr>
      <w:r w:rsidRPr="0055420C">
        <w:t>5.2. При неисполнении или ненадлежащем исполнении  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DB0991" w:rsidRPr="0055420C" w:rsidRDefault="00DB0991" w:rsidP="00DB0991">
      <w:pPr>
        <w:ind w:firstLine="709"/>
        <w:jc w:val="both"/>
      </w:pPr>
      <w:r w:rsidRPr="0055420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DB0991" w:rsidRPr="0055420C" w:rsidRDefault="00DB0991" w:rsidP="00DB0991">
      <w:pPr>
        <w:ind w:firstLine="709"/>
        <w:jc w:val="both"/>
      </w:pPr>
      <w:r w:rsidRPr="0055420C">
        <w:t>5.4. Уплата неустойки не освобождает Исполнителя от выполнения принятых по настоящему Договору  обязательств и/или устранения нарушений.</w:t>
      </w:r>
    </w:p>
    <w:p w:rsidR="00DB0991" w:rsidRPr="0055420C" w:rsidRDefault="00DB0991" w:rsidP="00DB0991">
      <w:pPr>
        <w:ind w:firstLine="709"/>
        <w:jc w:val="both"/>
      </w:pPr>
      <w:r w:rsidRPr="0055420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1" w:name="_Toc70831962"/>
      <w:bookmarkStart w:id="2" w:name="_Toc98253843"/>
    </w:p>
    <w:p w:rsidR="00DB0991" w:rsidRPr="0055420C" w:rsidRDefault="00DB0991" w:rsidP="00DB0991">
      <w:pPr>
        <w:ind w:firstLine="709"/>
        <w:jc w:val="both"/>
      </w:pPr>
    </w:p>
    <w:p w:rsidR="00DB0991" w:rsidRPr="0055420C" w:rsidRDefault="00DB0991" w:rsidP="00DB0991">
      <w:pPr>
        <w:ind w:firstLine="708"/>
        <w:jc w:val="center"/>
      </w:pPr>
      <w:r w:rsidRPr="0055420C">
        <w:t xml:space="preserve">6. </w:t>
      </w:r>
      <w:bookmarkEnd w:id="1"/>
      <w:bookmarkEnd w:id="2"/>
      <w:r w:rsidRPr="0055420C">
        <w:t>ФОРС-МАЖОР.</w:t>
      </w:r>
    </w:p>
    <w:p w:rsidR="00DB0991" w:rsidRPr="0055420C" w:rsidRDefault="00DB0991" w:rsidP="00DB0991">
      <w:pPr>
        <w:ind w:firstLine="708"/>
        <w:jc w:val="both"/>
      </w:pPr>
      <w:bookmarkStart w:id="3" w:name="_Toc90385038"/>
      <w:bookmarkStart w:id="4" w:name="_Toc98253844"/>
      <w:r w:rsidRPr="0055420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DB0991" w:rsidRPr="0055420C" w:rsidRDefault="00DB0991" w:rsidP="00DB0991">
      <w:pPr>
        <w:ind w:firstLine="708"/>
        <w:jc w:val="both"/>
      </w:pPr>
      <w:r w:rsidRPr="0055420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DB0991" w:rsidRPr="0055420C" w:rsidRDefault="00DB0991" w:rsidP="00DB0991">
      <w:pPr>
        <w:ind w:firstLine="708"/>
        <w:jc w:val="both"/>
      </w:pPr>
      <w:r w:rsidRPr="0055420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DB0991" w:rsidRPr="0055420C" w:rsidRDefault="00DB0991" w:rsidP="00DB0991">
      <w:pPr>
        <w:ind w:firstLine="708"/>
        <w:jc w:val="both"/>
      </w:pPr>
      <w:r w:rsidRPr="0055420C">
        <w:t xml:space="preserve">6.4. Сторона, у которой возникли обстоятельства форс-мажора, обязана в </w:t>
      </w:r>
      <w:r w:rsidRPr="0055420C">
        <w:br/>
        <w:t xml:space="preserve">3-х (Трех) </w:t>
      </w:r>
      <w:proofErr w:type="spellStart"/>
      <w:r w:rsidRPr="0055420C">
        <w:t>дневный</w:t>
      </w:r>
      <w:proofErr w:type="spellEnd"/>
      <w:r w:rsidRPr="0055420C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DB0991" w:rsidRPr="0055420C" w:rsidRDefault="00DB0991" w:rsidP="00DB0991">
      <w:pPr>
        <w:ind w:firstLine="708"/>
        <w:jc w:val="both"/>
      </w:pPr>
      <w:r w:rsidRPr="0055420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на  </w:t>
      </w:r>
      <w:r w:rsidRPr="0055420C">
        <w:lastRenderedPageBreak/>
        <w:t>основание, освобождающее от ответственности за неисполнение Стороной обязательств по настоящему Договору.</w:t>
      </w:r>
    </w:p>
    <w:p w:rsidR="00DB0991" w:rsidRPr="0055420C" w:rsidRDefault="00DB0991" w:rsidP="00DB0991">
      <w:pPr>
        <w:ind w:firstLine="708"/>
        <w:jc w:val="both"/>
      </w:pPr>
    </w:p>
    <w:p w:rsidR="00DB0991" w:rsidRPr="0055420C" w:rsidRDefault="00DB0991" w:rsidP="00DB0991">
      <w:pPr>
        <w:keepNext/>
        <w:suppressAutoHyphens/>
        <w:jc w:val="center"/>
        <w:outlineLvl w:val="1"/>
        <w:rPr>
          <w:snapToGrid w:val="0"/>
        </w:rPr>
      </w:pPr>
      <w:r w:rsidRPr="0055420C">
        <w:rPr>
          <w:snapToGrid w:val="0"/>
        </w:rPr>
        <w:t xml:space="preserve">7. </w:t>
      </w:r>
      <w:bookmarkEnd w:id="3"/>
      <w:bookmarkEnd w:id="4"/>
      <w:r w:rsidRPr="0055420C">
        <w:rPr>
          <w:snapToGrid w:val="0"/>
        </w:rPr>
        <w:t xml:space="preserve">ПОРЯДОК РАЗРЕШЕНИЯ СПОРОВ. РАСТОРЖЕНИЕ ДОГОВОРА </w:t>
      </w:r>
    </w:p>
    <w:p w:rsidR="00DB0991" w:rsidRPr="0055420C" w:rsidRDefault="00DB0991" w:rsidP="00DB0991">
      <w:pPr>
        <w:tabs>
          <w:tab w:val="left" w:pos="1200"/>
        </w:tabs>
        <w:ind w:firstLine="700"/>
        <w:jc w:val="both"/>
        <w:rPr>
          <w:rFonts w:eastAsia="Calibri"/>
        </w:rPr>
      </w:pPr>
      <w:r w:rsidRPr="0055420C">
        <w:rPr>
          <w:snapToGrid w:val="0"/>
        </w:rPr>
        <w:t xml:space="preserve">7.1. </w:t>
      </w:r>
      <w:r w:rsidRPr="0055420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Pr="0055420C">
        <w:t>Мурманской области</w:t>
      </w:r>
      <w:r w:rsidR="00A55440" w:rsidRPr="0055420C">
        <w:t>.</w:t>
      </w:r>
    </w:p>
    <w:p w:rsidR="00DB0991" w:rsidRPr="0055420C" w:rsidRDefault="00DB0991" w:rsidP="00DB0991">
      <w:pPr>
        <w:ind w:firstLine="708"/>
        <w:jc w:val="both"/>
      </w:pPr>
      <w:r w:rsidRPr="0055420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DB0991" w:rsidRPr="0055420C" w:rsidRDefault="00DB0991" w:rsidP="00DB0991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DB0991" w:rsidRPr="0055420C" w:rsidRDefault="00DB0991" w:rsidP="00DB0991">
      <w:pPr>
        <w:keepNext/>
        <w:suppressAutoHyphens/>
        <w:jc w:val="center"/>
        <w:outlineLvl w:val="1"/>
        <w:rPr>
          <w:snapToGrid w:val="0"/>
        </w:rPr>
      </w:pPr>
      <w:bookmarkStart w:id="5" w:name="_Toc90385039"/>
      <w:bookmarkStart w:id="6" w:name="_Toc98253845"/>
      <w:r w:rsidRPr="0055420C">
        <w:rPr>
          <w:snapToGrid w:val="0"/>
        </w:rPr>
        <w:t>8. КОНФИДЕНЦИАЛЬНОСТЬ</w:t>
      </w:r>
      <w:bookmarkEnd w:id="5"/>
      <w:bookmarkEnd w:id="6"/>
      <w:r w:rsidRPr="0055420C">
        <w:rPr>
          <w:snapToGrid w:val="0"/>
        </w:rPr>
        <w:t>.</w:t>
      </w:r>
    </w:p>
    <w:p w:rsidR="00DB0991" w:rsidRPr="0055420C" w:rsidRDefault="00DB0991" w:rsidP="00DB0991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5420C">
        <w:t xml:space="preserve">8.1. </w:t>
      </w:r>
      <w:r w:rsidRPr="0055420C">
        <w:rPr>
          <w:bCs/>
        </w:rPr>
        <w:t>В случае</w:t>
      </w:r>
      <w:r w:rsidR="0055420C" w:rsidRPr="0055420C">
        <w:rPr>
          <w:bCs/>
        </w:rPr>
        <w:t xml:space="preserve"> </w:t>
      </w:r>
      <w:r w:rsidRPr="0055420C">
        <w:rPr>
          <w:bCs/>
        </w:rPr>
        <w:t>если выполнение условий настоящего Договора п</w:t>
      </w:r>
      <w:r w:rsidR="0055420C" w:rsidRPr="0055420C">
        <w:rPr>
          <w:bCs/>
        </w:rPr>
        <w:t xml:space="preserve">отребует  передачи информации, </w:t>
      </w:r>
      <w:r w:rsidRPr="0055420C">
        <w:rPr>
          <w:bCs/>
        </w:rPr>
        <w:t>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DB0991" w:rsidRPr="0055420C" w:rsidRDefault="00DB0991" w:rsidP="00DB0991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5420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DB0991" w:rsidRPr="0055420C" w:rsidRDefault="00DB0991" w:rsidP="00DB0991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DB0991" w:rsidRPr="0055420C" w:rsidRDefault="00DB0991" w:rsidP="00DB0991">
      <w:pPr>
        <w:jc w:val="center"/>
      </w:pPr>
      <w:r w:rsidRPr="0055420C">
        <w:t>9. ПРОЧИЕ УСЛОВИЯ.</w:t>
      </w:r>
    </w:p>
    <w:p w:rsidR="00DB0991" w:rsidRPr="0055420C" w:rsidRDefault="00DB0991" w:rsidP="00DB0991">
      <w:pPr>
        <w:ind w:firstLine="720"/>
        <w:jc w:val="both"/>
      </w:pPr>
      <w:r w:rsidRPr="0055420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DB0991" w:rsidRPr="0055420C" w:rsidRDefault="00DB0991" w:rsidP="00DB0991">
      <w:pPr>
        <w:ind w:firstLine="708"/>
        <w:jc w:val="both"/>
        <w:rPr>
          <w:snapToGrid w:val="0"/>
        </w:rPr>
      </w:pPr>
      <w:r w:rsidRPr="0055420C">
        <w:rPr>
          <w:snapToGrid w:val="0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DB0991" w:rsidRPr="0055420C" w:rsidRDefault="00DB0991" w:rsidP="00DB0991">
      <w:pPr>
        <w:ind w:firstLine="708"/>
        <w:jc w:val="both"/>
        <w:rPr>
          <w:snapToGrid w:val="0"/>
        </w:rPr>
      </w:pPr>
      <w:r w:rsidRPr="0055420C">
        <w:rPr>
          <w:snapToGrid w:val="0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DB0991" w:rsidRPr="0055420C" w:rsidRDefault="00DB0991" w:rsidP="00DB0991">
      <w:pPr>
        <w:ind w:firstLine="708"/>
        <w:jc w:val="both"/>
        <w:rPr>
          <w:snapToGrid w:val="0"/>
        </w:rPr>
      </w:pPr>
      <w:r w:rsidRPr="0055420C">
        <w:rPr>
          <w:snapToGrid w:val="0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55420C">
        <w:rPr>
          <w:snapToGrid w:val="0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DB0991" w:rsidRPr="0055420C" w:rsidRDefault="00DB0991" w:rsidP="00DB0991">
      <w:pPr>
        <w:ind w:firstLine="708"/>
        <w:jc w:val="both"/>
        <w:rPr>
          <w:snapToGrid w:val="0"/>
        </w:rPr>
      </w:pPr>
      <w:r w:rsidRPr="0055420C">
        <w:rPr>
          <w:snapToGrid w:val="0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DB0991" w:rsidRPr="0055420C" w:rsidRDefault="00DB0991" w:rsidP="00DB0991">
      <w:pPr>
        <w:ind w:firstLine="708"/>
        <w:jc w:val="both"/>
        <w:rPr>
          <w:snapToGrid w:val="0"/>
        </w:rPr>
      </w:pPr>
      <w:r w:rsidRPr="0055420C">
        <w:rPr>
          <w:snapToGrid w:val="0"/>
        </w:rPr>
        <w:t>9.6. Сторонами достигнуто соглашение о том, что все условия настоящего Договора являются существенными.</w:t>
      </w:r>
    </w:p>
    <w:p w:rsidR="00DB0991" w:rsidRPr="0055420C" w:rsidRDefault="00DB0991" w:rsidP="00DB0991">
      <w:pPr>
        <w:ind w:firstLine="708"/>
        <w:jc w:val="both"/>
        <w:rPr>
          <w:snapToGrid w:val="0"/>
          <w:shd w:val="clear" w:color="auto" w:fill="FFFFFF"/>
        </w:rPr>
      </w:pPr>
      <w:r w:rsidRPr="0055420C">
        <w:rPr>
          <w:snapToGrid w:val="0"/>
        </w:rPr>
        <w:t xml:space="preserve">9.7. </w:t>
      </w:r>
      <w:r w:rsidRPr="0055420C">
        <w:rPr>
          <w:snapToGrid w:val="0"/>
          <w:shd w:val="clear" w:color="auto" w:fill="FFFFFF"/>
        </w:rPr>
        <w:t xml:space="preserve">В случае изменений в цепочке собственников </w:t>
      </w:r>
      <w:r w:rsidRPr="0055420C">
        <w:rPr>
          <w:snapToGrid w:val="0"/>
          <w:color w:val="auto"/>
        </w:rPr>
        <w:t>Исполнителя</w:t>
      </w:r>
      <w:r w:rsidRPr="0055420C">
        <w:rPr>
          <w:snapToGrid w:val="0"/>
          <w:shd w:val="clear" w:color="auto" w:fill="FFFFFF"/>
        </w:rPr>
        <w:t xml:space="preserve">, включая бенефициаров (в том числе конечных), и (или) в исполнительных </w:t>
      </w:r>
      <w:proofErr w:type="spellStart"/>
      <w:r w:rsidRPr="0055420C">
        <w:rPr>
          <w:snapToGrid w:val="0"/>
          <w:shd w:val="clear" w:color="auto" w:fill="FFFFFF"/>
        </w:rPr>
        <w:t>органах</w:t>
      </w:r>
      <w:r w:rsidRPr="0055420C">
        <w:rPr>
          <w:snapToGrid w:val="0"/>
          <w:color w:val="auto"/>
        </w:rPr>
        <w:t>Исполнителя</w:t>
      </w:r>
      <w:proofErr w:type="spellEnd"/>
      <w:r w:rsidRPr="0055420C">
        <w:rPr>
          <w:snapToGrid w:val="0"/>
          <w:color w:val="auto"/>
        </w:rPr>
        <w:t xml:space="preserve"> </w:t>
      </w:r>
      <w:r w:rsidRPr="0055420C">
        <w:rPr>
          <w:snapToGrid w:val="0"/>
          <w:shd w:val="clear" w:color="auto" w:fill="FFFFFF"/>
        </w:rPr>
        <w:t xml:space="preserve"> последний представляет ОАО «ТГК-1» информацию об изменениях по адресу электронной почты</w:t>
      </w:r>
      <w:r w:rsidR="00A55440" w:rsidRPr="0055420C">
        <w:rPr>
          <w:snapToGrid w:val="0"/>
          <w:shd w:val="clear" w:color="auto" w:fill="FFFFFF"/>
        </w:rPr>
        <w:t xml:space="preserve"> </w:t>
      </w:r>
      <w:r w:rsidRPr="0055420C">
        <w:rPr>
          <w:snapToGrid w:val="0"/>
          <w:color w:val="auto"/>
        </w:rPr>
        <w:t xml:space="preserve">common@kola.tgc1.ru </w:t>
      </w:r>
      <w:r w:rsidRPr="0055420C">
        <w:rPr>
          <w:snapToGrid w:val="0"/>
          <w:shd w:val="clear" w:color="auto" w:fill="FFFFFF"/>
        </w:rPr>
        <w:t>в течение 5 (пяти) календарных дней после таких изменений с подтверждением соответствующими документами.</w:t>
      </w:r>
    </w:p>
    <w:p w:rsidR="00DB0991" w:rsidRPr="0055420C" w:rsidRDefault="00DB0991" w:rsidP="0055420C">
      <w:pPr>
        <w:ind w:firstLine="708"/>
        <w:jc w:val="both"/>
        <w:rPr>
          <w:shd w:val="clear" w:color="auto" w:fill="FFFFFF"/>
          <w:lang w:eastAsia="en-US"/>
        </w:rPr>
      </w:pPr>
      <w:r w:rsidRPr="0055420C">
        <w:rPr>
          <w:shd w:val="clear" w:color="auto" w:fill="FFFFFF"/>
          <w:lang w:eastAsia="en-US"/>
        </w:rPr>
        <w:t xml:space="preserve">ОАО «ТГК-1» вправе в одностороннем порядке отказаться от исполнения договора в случае неисполнения </w:t>
      </w:r>
      <w:r w:rsidRPr="0055420C">
        <w:rPr>
          <w:color w:val="auto"/>
          <w:lang w:eastAsia="en-US"/>
        </w:rPr>
        <w:t>Исполнителем</w:t>
      </w:r>
      <w:r w:rsidRPr="0055420C">
        <w:rPr>
          <w:shd w:val="clear" w:color="auto" w:fill="FFFFFF"/>
          <w:lang w:eastAsia="en-US"/>
        </w:rPr>
        <w:t xml:space="preserve"> обязанности, предусмотренной данным</w:t>
      </w:r>
      <w:r w:rsidR="0055420C" w:rsidRPr="0055420C">
        <w:rPr>
          <w:shd w:val="clear" w:color="auto" w:fill="FFFFFF"/>
          <w:lang w:eastAsia="en-US"/>
        </w:rPr>
        <w:t xml:space="preserve"> пунктом настоящего договора. </w:t>
      </w:r>
      <w:r w:rsidRPr="0055420C">
        <w:rPr>
          <w:shd w:val="clear" w:color="auto" w:fill="FFFFFF"/>
          <w:lang w:eastAsia="en-US"/>
        </w:rPr>
        <w:t xml:space="preserve">В этом случае настоящий договор считается расторгнутым с даты получения </w:t>
      </w:r>
      <w:r w:rsidRPr="0055420C">
        <w:rPr>
          <w:color w:val="auto"/>
          <w:lang w:eastAsia="en-US"/>
        </w:rPr>
        <w:t>Исполнителем</w:t>
      </w:r>
      <w:r w:rsidRPr="0055420C">
        <w:rPr>
          <w:shd w:val="clear" w:color="auto" w:fill="FFFFFF"/>
          <w:lang w:eastAsia="en-US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DB0991" w:rsidRPr="0055420C" w:rsidRDefault="00DB0991" w:rsidP="00DB0991">
      <w:pPr>
        <w:ind w:firstLine="708"/>
        <w:jc w:val="both"/>
        <w:rPr>
          <w:snapToGrid w:val="0"/>
        </w:rPr>
      </w:pPr>
      <w:r w:rsidRPr="0055420C">
        <w:rPr>
          <w:snapToGrid w:val="0"/>
        </w:rPr>
        <w:t>9.8.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DB0991" w:rsidRPr="0055420C" w:rsidRDefault="00DB0991" w:rsidP="00DB0991">
      <w:pPr>
        <w:ind w:firstLine="708"/>
        <w:jc w:val="both"/>
        <w:rPr>
          <w:snapToGrid w:val="0"/>
        </w:rPr>
      </w:pPr>
      <w:r w:rsidRPr="0055420C">
        <w:rPr>
          <w:snapToGrid w:val="0"/>
        </w:rPr>
        <w:lastRenderedPageBreak/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DB0991" w:rsidRPr="0055420C" w:rsidRDefault="00DB0991" w:rsidP="00DB0991">
      <w:pPr>
        <w:ind w:firstLine="708"/>
        <w:jc w:val="both"/>
        <w:rPr>
          <w:snapToGrid w:val="0"/>
        </w:rPr>
      </w:pPr>
      <w:r w:rsidRPr="0055420C">
        <w:rPr>
          <w:snapToGrid w:val="0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DB0991" w:rsidRPr="0055420C" w:rsidRDefault="00DB0991" w:rsidP="00DB0991">
      <w:pPr>
        <w:ind w:firstLine="708"/>
        <w:jc w:val="both"/>
        <w:rPr>
          <w:snapToGrid w:val="0"/>
        </w:rPr>
      </w:pPr>
      <w:r w:rsidRPr="0055420C">
        <w:rPr>
          <w:snapToGrid w:val="0"/>
        </w:rPr>
        <w:t>9.11. Стороны вправе уступать права (требования) и переводить обязанности (долг)</w:t>
      </w:r>
    </w:p>
    <w:p w:rsidR="00DB0991" w:rsidRPr="0055420C" w:rsidRDefault="00DB0991" w:rsidP="00DB0991">
      <w:pPr>
        <w:autoSpaceDE w:val="0"/>
        <w:autoSpaceDN w:val="0"/>
        <w:adjustRightInd w:val="0"/>
        <w:jc w:val="both"/>
      </w:pPr>
      <w:r w:rsidRPr="0055420C">
        <w:t>по договору третьим лицам только с письменного согласия другой стороны.</w:t>
      </w:r>
    </w:p>
    <w:p w:rsidR="00DB0991" w:rsidRPr="0055420C" w:rsidRDefault="00DB0991" w:rsidP="00DB0991">
      <w:pPr>
        <w:ind w:firstLine="708"/>
        <w:jc w:val="both"/>
        <w:rPr>
          <w:snapToGrid w:val="0"/>
        </w:rPr>
      </w:pPr>
      <w:r w:rsidRPr="0055420C">
        <w:rPr>
          <w:snapToGrid w:val="0"/>
        </w:rPr>
        <w:t>9.12. Следующие приложения являются неотъемлемой частью настоящего Договора:</w:t>
      </w:r>
    </w:p>
    <w:p w:rsidR="00DB0991" w:rsidRPr="0055420C" w:rsidRDefault="00DB0991" w:rsidP="00DB0991">
      <w:pPr>
        <w:numPr>
          <w:ilvl w:val="2"/>
          <w:numId w:val="0"/>
        </w:numPr>
        <w:tabs>
          <w:tab w:val="num" w:pos="1134"/>
        </w:tabs>
        <w:spacing w:line="360" w:lineRule="auto"/>
        <w:ind w:left="1134" w:hanging="1134"/>
        <w:jc w:val="both"/>
        <w:rPr>
          <w:snapToGrid w:val="0"/>
          <w:color w:val="auto"/>
        </w:rPr>
      </w:pPr>
      <w:r w:rsidRPr="0055420C">
        <w:rPr>
          <w:snapToGrid w:val="0"/>
          <w:color w:val="auto"/>
        </w:rPr>
        <w:t>Приложение № 1 – «</w:t>
      </w:r>
      <w:r w:rsidRPr="0055420C">
        <w:rPr>
          <w:rFonts w:eastAsia="Calibri"/>
          <w:snapToGrid w:val="0"/>
          <w:color w:val="auto"/>
        </w:rPr>
        <w:t>Техническое з</w:t>
      </w:r>
      <w:r w:rsidRPr="0055420C">
        <w:rPr>
          <w:snapToGrid w:val="0"/>
          <w:color w:val="auto"/>
        </w:rPr>
        <w:t>адание»;</w:t>
      </w:r>
    </w:p>
    <w:p w:rsidR="00DB0991" w:rsidRPr="0055420C" w:rsidRDefault="00DB0991" w:rsidP="00DB0991">
      <w:pPr>
        <w:numPr>
          <w:ilvl w:val="2"/>
          <w:numId w:val="0"/>
        </w:numPr>
        <w:tabs>
          <w:tab w:val="num" w:pos="1134"/>
        </w:tabs>
        <w:spacing w:line="360" w:lineRule="auto"/>
        <w:ind w:left="1134" w:hanging="1134"/>
        <w:jc w:val="both"/>
        <w:rPr>
          <w:snapToGrid w:val="0"/>
          <w:color w:val="auto"/>
        </w:rPr>
      </w:pPr>
      <w:r w:rsidRPr="0055420C">
        <w:rPr>
          <w:snapToGrid w:val="0"/>
          <w:color w:val="auto"/>
        </w:rPr>
        <w:t>Приложение № 2 – «График оказания услуг»</w:t>
      </w:r>
      <w:r w:rsidRPr="0055420C">
        <w:rPr>
          <w:rFonts w:eastAsia="Calibri"/>
          <w:snapToGrid w:val="0"/>
          <w:color w:val="auto"/>
        </w:rPr>
        <w:t>;</w:t>
      </w:r>
    </w:p>
    <w:p w:rsidR="00DB0991" w:rsidRPr="0055420C" w:rsidRDefault="00DB0991" w:rsidP="00DB0991">
      <w:pPr>
        <w:numPr>
          <w:ilvl w:val="2"/>
          <w:numId w:val="0"/>
        </w:numPr>
        <w:tabs>
          <w:tab w:val="num" w:pos="1134"/>
        </w:tabs>
        <w:spacing w:line="360" w:lineRule="auto"/>
        <w:ind w:left="1134" w:hanging="1134"/>
        <w:jc w:val="both"/>
        <w:rPr>
          <w:rFonts w:eastAsia="Calibri"/>
          <w:snapToGrid w:val="0"/>
          <w:color w:val="auto"/>
        </w:rPr>
      </w:pPr>
      <w:r w:rsidRPr="0055420C">
        <w:rPr>
          <w:rFonts w:eastAsia="Calibri"/>
          <w:snapToGrid w:val="0"/>
          <w:color w:val="auto"/>
        </w:rPr>
        <w:t>Приложение № 3 – "Смета"</w:t>
      </w:r>
    </w:p>
    <w:p w:rsidR="00DB0991" w:rsidRPr="0055420C" w:rsidRDefault="00DB0991" w:rsidP="00DB0991">
      <w:pPr>
        <w:numPr>
          <w:ilvl w:val="2"/>
          <w:numId w:val="0"/>
        </w:numPr>
        <w:tabs>
          <w:tab w:val="num" w:pos="1134"/>
        </w:tabs>
        <w:spacing w:line="360" w:lineRule="auto"/>
        <w:ind w:left="1134" w:hanging="1134"/>
        <w:jc w:val="both"/>
        <w:rPr>
          <w:snapToGrid w:val="0"/>
          <w:color w:val="auto"/>
        </w:rPr>
      </w:pPr>
      <w:r w:rsidRPr="0055420C">
        <w:rPr>
          <w:snapToGrid w:val="0"/>
          <w:color w:val="auto"/>
        </w:rPr>
        <w:t>Приложение № 4 – «Соглашение о предоставлении сведений».</w:t>
      </w:r>
    </w:p>
    <w:p w:rsidR="00DB0991" w:rsidRPr="0055420C" w:rsidRDefault="00DB0991" w:rsidP="00DB0991">
      <w:pPr>
        <w:ind w:firstLine="708"/>
        <w:jc w:val="both"/>
        <w:rPr>
          <w:snapToGrid w:val="0"/>
        </w:rPr>
      </w:pPr>
    </w:p>
    <w:p w:rsidR="00DB0991" w:rsidRPr="0055420C" w:rsidRDefault="00DB0991" w:rsidP="00DB0991">
      <w:pPr>
        <w:jc w:val="center"/>
      </w:pPr>
      <w:r w:rsidRPr="0055420C">
        <w:t>ЮРИДИЧЕСКИЕ  АДРЕСА  И  ПОДПИСИ  СТОРОН.</w:t>
      </w:r>
    </w:p>
    <w:p w:rsidR="00DB0991" w:rsidRPr="0055420C" w:rsidRDefault="00DB0991" w:rsidP="00DB0991">
      <w:pPr>
        <w:jc w:val="center"/>
      </w:pPr>
    </w:p>
    <w:p w:rsidR="00DB0991" w:rsidRPr="0055420C" w:rsidRDefault="00DB0991" w:rsidP="00DB0991">
      <w:r w:rsidRPr="0055420C">
        <w:t xml:space="preserve">                    «Заказчик» </w:t>
      </w:r>
      <w:r w:rsidRPr="0055420C">
        <w:tab/>
      </w:r>
      <w:r w:rsidRPr="0055420C">
        <w:tab/>
      </w:r>
      <w:r w:rsidRPr="0055420C">
        <w:tab/>
      </w:r>
      <w:r w:rsidRPr="0055420C">
        <w:tab/>
      </w:r>
      <w:r w:rsidRPr="0055420C">
        <w:tab/>
      </w:r>
      <w:r w:rsidRPr="0055420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DB0991" w:rsidRPr="0055420C" w:rsidTr="00216705">
        <w:trPr>
          <w:trHeight w:val="4111"/>
        </w:trPr>
        <w:tc>
          <w:tcPr>
            <w:tcW w:w="4803" w:type="dxa"/>
          </w:tcPr>
          <w:p w:rsidR="00DB0991" w:rsidRPr="0055420C" w:rsidRDefault="00DB0991" w:rsidP="00216705"/>
          <w:p w:rsidR="00DB0991" w:rsidRPr="0055420C" w:rsidRDefault="00DB0991" w:rsidP="00216705">
            <w:r w:rsidRPr="0055420C">
              <w:t>ОАО «ТГК-1»  (наименование)</w:t>
            </w:r>
            <w:r w:rsidRPr="0055420C">
              <w:tab/>
            </w:r>
          </w:p>
          <w:p w:rsidR="00DB0991" w:rsidRPr="0055420C" w:rsidRDefault="00DB0991" w:rsidP="00216705">
            <w:r w:rsidRPr="0055420C">
              <w:t>Юридический адрес: 198188, Российская Федерация, г. Санкт-Петербург, ул. Броневая, д.6 литера Б.</w:t>
            </w:r>
          </w:p>
          <w:p w:rsidR="00DB0991" w:rsidRPr="0055420C" w:rsidRDefault="00DB0991" w:rsidP="00216705">
            <w:r w:rsidRPr="0055420C">
              <w:t>Почтовый адрес: 197198, Российская Федерация, г. Санкт-Петербург, пр. Добролюбова, д.16, корп.2, литера А, Бизнес-центр «Арена-Холл»</w:t>
            </w:r>
          </w:p>
          <w:p w:rsidR="00DB0991" w:rsidRPr="0055420C" w:rsidRDefault="00DB0991" w:rsidP="00216705">
            <w:r w:rsidRPr="0055420C">
              <w:t>ИНН  7841312071, КПП 780501001</w:t>
            </w:r>
          </w:p>
          <w:p w:rsidR="00DB0991" w:rsidRPr="0055420C" w:rsidRDefault="00DB0991" w:rsidP="00216705">
            <w:r w:rsidRPr="0055420C">
              <w:t>ОГРН  1057810153400</w:t>
            </w:r>
          </w:p>
          <w:p w:rsidR="00DB0991" w:rsidRPr="0055420C" w:rsidRDefault="00DB0991" w:rsidP="00216705">
            <w:r w:rsidRPr="0055420C">
              <w:t>Банковские реквизиты:</w:t>
            </w:r>
          </w:p>
          <w:p w:rsidR="00DB0991" w:rsidRPr="0055420C" w:rsidRDefault="00DB0991" w:rsidP="00216705">
            <w:r w:rsidRPr="0055420C">
              <w:t>р/с 40702810309000000005 в ОАО «АБ «РОССИЯ» г. Санкт-Петербург;</w:t>
            </w:r>
          </w:p>
          <w:p w:rsidR="00DB0991" w:rsidRPr="0055420C" w:rsidRDefault="00DB0991" w:rsidP="00216705">
            <w:r w:rsidRPr="0055420C">
              <w:t>к/с  30101810800000000861, БИК  044030861</w:t>
            </w:r>
          </w:p>
          <w:p w:rsidR="00DB0991" w:rsidRPr="0055420C" w:rsidRDefault="00DB0991" w:rsidP="00216705">
            <w:r w:rsidRPr="0055420C">
              <w:t>Контактный телефон: (81553)69-359</w:t>
            </w:r>
          </w:p>
          <w:p w:rsidR="00DB0991" w:rsidRPr="0055420C" w:rsidRDefault="00DB0991" w:rsidP="00216705">
            <w:r w:rsidRPr="0055420C">
              <w:t xml:space="preserve">«Заказчик» </w:t>
            </w:r>
          </w:p>
          <w:p w:rsidR="00DB0991" w:rsidRPr="0055420C" w:rsidRDefault="00DB0991" w:rsidP="00216705"/>
          <w:p w:rsidR="00DB0991" w:rsidRPr="0055420C" w:rsidRDefault="00DB0991" w:rsidP="00216705">
            <w:r w:rsidRPr="0055420C">
              <w:t>Грузополучатель и его адрес:</w:t>
            </w:r>
          </w:p>
          <w:p w:rsidR="00DB0991" w:rsidRPr="0055420C" w:rsidRDefault="00DB0991" w:rsidP="00216705">
            <w:r w:rsidRPr="0055420C">
              <w:t>Филиал «Кольский» ОАО «ТГК-1»</w:t>
            </w:r>
          </w:p>
          <w:p w:rsidR="00DB0991" w:rsidRPr="0055420C" w:rsidRDefault="00DB0991" w:rsidP="00216705">
            <w:r w:rsidRPr="0055420C">
              <w:t>184355, Мурманская область, Кольский район, п. Мурмаши, ул. Советская, д. 2</w:t>
            </w:r>
          </w:p>
          <w:p w:rsidR="00DB0991" w:rsidRPr="0055420C" w:rsidRDefault="00DB0991" w:rsidP="00216705">
            <w:r w:rsidRPr="0055420C">
              <w:t>ИНН 7841312071</w:t>
            </w:r>
          </w:p>
          <w:p w:rsidR="00DB0991" w:rsidRPr="0055420C" w:rsidRDefault="00DB0991" w:rsidP="00216705">
            <w:r w:rsidRPr="0055420C">
              <w:t>КПП 510543001</w:t>
            </w:r>
          </w:p>
          <w:p w:rsidR="00DB0991" w:rsidRPr="0055420C" w:rsidRDefault="00DB0991" w:rsidP="00216705"/>
          <w:p w:rsidR="00DB0991" w:rsidRPr="0055420C" w:rsidRDefault="00DB0991" w:rsidP="00216705"/>
          <w:p w:rsidR="00DB0991" w:rsidRPr="0055420C" w:rsidRDefault="00DB0991" w:rsidP="00216705">
            <w:r w:rsidRPr="0055420C">
              <w:t>Заместитель генерального директора-</w:t>
            </w:r>
          </w:p>
          <w:p w:rsidR="00DB0991" w:rsidRPr="0055420C" w:rsidRDefault="00DB0991" w:rsidP="00216705">
            <w:r w:rsidRPr="0055420C">
              <w:t>директор филиала «Кольский» ОАО «ТГК-1»</w:t>
            </w:r>
          </w:p>
          <w:p w:rsidR="00DB0991" w:rsidRPr="0055420C" w:rsidRDefault="00DB0991" w:rsidP="00216705"/>
          <w:p w:rsidR="00DB0991" w:rsidRPr="0055420C" w:rsidRDefault="00DB0991" w:rsidP="00216705">
            <w:r w:rsidRPr="0055420C">
              <w:t xml:space="preserve">______________________   А. Г. Антипов                               </w:t>
            </w:r>
          </w:p>
        </w:tc>
        <w:tc>
          <w:tcPr>
            <w:tcW w:w="4660" w:type="dxa"/>
          </w:tcPr>
          <w:p w:rsidR="00DB0991" w:rsidRPr="0055420C" w:rsidRDefault="00DB0991" w:rsidP="00216705"/>
          <w:p w:rsidR="00DB0991" w:rsidRPr="0055420C" w:rsidRDefault="00DB0991" w:rsidP="00216705">
            <w:r w:rsidRPr="0055420C">
              <w:t>____________________(наименование)</w:t>
            </w:r>
            <w:r w:rsidRPr="0055420C">
              <w:tab/>
            </w:r>
          </w:p>
          <w:p w:rsidR="00DB0991" w:rsidRPr="0055420C" w:rsidRDefault="00DB0991" w:rsidP="00216705">
            <w:r w:rsidRPr="0055420C">
              <w:t>Юридический адрес:________________</w:t>
            </w:r>
          </w:p>
          <w:p w:rsidR="00DB0991" w:rsidRPr="0055420C" w:rsidRDefault="00DB0991" w:rsidP="00216705">
            <w:r w:rsidRPr="0055420C">
              <w:t>Почтовый адрес: __________________</w:t>
            </w:r>
          </w:p>
          <w:p w:rsidR="00DB0991" w:rsidRPr="0055420C" w:rsidRDefault="00DB0991" w:rsidP="00216705">
            <w:r w:rsidRPr="0055420C">
              <w:t>ИНН _________, КПП _____________</w:t>
            </w:r>
          </w:p>
          <w:p w:rsidR="00DB0991" w:rsidRPr="0055420C" w:rsidRDefault="00DB0991" w:rsidP="00216705">
            <w:r w:rsidRPr="0055420C">
              <w:t>ОГРН ___________________________</w:t>
            </w:r>
          </w:p>
          <w:p w:rsidR="00DB0991" w:rsidRPr="0055420C" w:rsidRDefault="00DB0991" w:rsidP="00216705">
            <w:r w:rsidRPr="0055420C">
              <w:t>Банковские реквизиты:</w:t>
            </w:r>
          </w:p>
          <w:p w:rsidR="00DB0991" w:rsidRPr="0055420C" w:rsidRDefault="00DB0991" w:rsidP="00216705">
            <w:r w:rsidRPr="0055420C">
              <w:t>__________________________________</w:t>
            </w:r>
          </w:p>
          <w:p w:rsidR="00DB0991" w:rsidRPr="0055420C" w:rsidRDefault="00DB0991" w:rsidP="00216705">
            <w:r w:rsidRPr="0055420C">
              <w:t>__________________________________</w:t>
            </w:r>
          </w:p>
          <w:p w:rsidR="00DB0991" w:rsidRPr="0055420C" w:rsidRDefault="00DB0991" w:rsidP="00216705">
            <w:r w:rsidRPr="0055420C">
              <w:t>Контактный телефон: _______________</w:t>
            </w:r>
          </w:p>
          <w:p w:rsidR="00DB0991" w:rsidRPr="0055420C" w:rsidRDefault="00DB0991" w:rsidP="00216705"/>
          <w:p w:rsidR="00DB0991" w:rsidRPr="0055420C" w:rsidRDefault="00DB0991" w:rsidP="00216705"/>
        </w:tc>
      </w:tr>
    </w:tbl>
    <w:p w:rsidR="00DB0991" w:rsidRPr="0055420C" w:rsidRDefault="00DB0991" w:rsidP="00DB0991">
      <w:pPr>
        <w:pStyle w:val="2"/>
        <w:spacing w:before="0" w:after="0"/>
        <w:ind w:left="6096"/>
        <w:rPr>
          <w:sz w:val="22"/>
          <w:szCs w:val="22"/>
        </w:rPr>
      </w:pPr>
      <w:r w:rsidRPr="0055420C">
        <w:rPr>
          <w:b w:val="0"/>
          <w:color w:val="000000"/>
          <w:sz w:val="22"/>
          <w:szCs w:val="22"/>
        </w:rPr>
        <w:t xml:space="preserve">                   </w:t>
      </w:r>
    </w:p>
    <w:p w:rsidR="00742757" w:rsidRPr="0055420C" w:rsidRDefault="00742757"/>
    <w:p w:rsidR="00DB0991" w:rsidRPr="0055420C" w:rsidRDefault="00DB0991"/>
    <w:p w:rsidR="00DB0991" w:rsidRPr="0055420C" w:rsidRDefault="00DB0991"/>
    <w:p w:rsidR="00DB0991" w:rsidRPr="0055420C" w:rsidRDefault="00DB0991"/>
    <w:p w:rsidR="00A55440" w:rsidRPr="0055420C" w:rsidRDefault="00A55440" w:rsidP="00A55440">
      <w:pPr>
        <w:ind w:left="6420"/>
        <w:jc w:val="right"/>
      </w:pPr>
      <w:r w:rsidRPr="0055420C">
        <w:lastRenderedPageBreak/>
        <w:t>Приложение № 4</w:t>
      </w:r>
    </w:p>
    <w:p w:rsidR="00A55440" w:rsidRPr="0055420C" w:rsidRDefault="00A55440" w:rsidP="00A55440">
      <w:pPr>
        <w:tabs>
          <w:tab w:val="left" w:leader="underscore" w:pos="8472"/>
        </w:tabs>
        <w:ind w:left="6420"/>
        <w:jc w:val="right"/>
      </w:pPr>
      <w:r w:rsidRPr="0055420C">
        <w:t>к договору №</w:t>
      </w:r>
      <w:r w:rsidRPr="0055420C">
        <w:tab/>
      </w:r>
    </w:p>
    <w:p w:rsidR="00A55440" w:rsidRPr="0055420C" w:rsidRDefault="00A55440" w:rsidP="00A55440">
      <w:pPr>
        <w:tabs>
          <w:tab w:val="left" w:leader="underscore" w:pos="7914"/>
        </w:tabs>
        <w:ind w:left="6420"/>
        <w:jc w:val="right"/>
      </w:pPr>
      <w:r w:rsidRPr="0055420C">
        <w:t xml:space="preserve">от « ___» </w:t>
      </w:r>
      <w:r w:rsidRPr="0055420C">
        <w:tab/>
        <w:t>20__ г.</w:t>
      </w:r>
    </w:p>
    <w:p w:rsidR="00A55440" w:rsidRPr="0055420C" w:rsidRDefault="00A55440" w:rsidP="00A5544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A55440" w:rsidRPr="0055420C" w:rsidRDefault="00A55440" w:rsidP="00A5544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A55440" w:rsidRPr="0055420C" w:rsidRDefault="00A55440" w:rsidP="00A5544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A55440" w:rsidRPr="0055420C" w:rsidRDefault="00A55440" w:rsidP="00A5544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A55440" w:rsidRPr="0055420C" w:rsidRDefault="00A55440" w:rsidP="00A554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  <w:r w:rsidRPr="0055420C">
        <w:rPr>
          <w:rFonts w:ascii="Times New Roman" w:hAnsi="Times New Roman" w:cs="Times New Roman"/>
        </w:rPr>
        <w:t>Соглашение о предоставлении сведений</w:t>
      </w:r>
    </w:p>
    <w:p w:rsidR="00A55440" w:rsidRPr="0055420C" w:rsidRDefault="00A55440" w:rsidP="00A5544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</w:rPr>
      </w:pPr>
      <w:r w:rsidRPr="0055420C">
        <w:rPr>
          <w:rFonts w:ascii="Times New Roman" w:hAnsi="Times New Roman" w:cs="Times New Roman"/>
        </w:rPr>
        <w:t xml:space="preserve">                                к договору № _________/__________от «____»_________201__г.</w:t>
      </w:r>
    </w:p>
    <w:p w:rsidR="00A55440" w:rsidRPr="0055420C" w:rsidRDefault="00A55440" w:rsidP="00A554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A55440" w:rsidRPr="0055420C" w:rsidRDefault="00A55440" w:rsidP="00A5544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</w:rPr>
      </w:pPr>
      <w:r w:rsidRPr="0055420C">
        <w:rPr>
          <w:rFonts w:ascii="Times New Roman" w:hAnsi="Times New Roman" w:cs="Times New Roman"/>
          <w:i/>
        </w:rPr>
        <w:t xml:space="preserve">г. Мурманск                                                                               </w:t>
      </w:r>
      <w:r w:rsidRPr="0055420C">
        <w:rPr>
          <w:rFonts w:ascii="Times New Roman" w:hAnsi="Times New Roman" w:cs="Times New Roman"/>
        </w:rPr>
        <w:t>«___» __________201__г.</w:t>
      </w:r>
    </w:p>
    <w:p w:rsidR="00A55440" w:rsidRPr="0055420C" w:rsidRDefault="00A55440" w:rsidP="00A554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A55440" w:rsidRPr="0055420C" w:rsidRDefault="00A55440" w:rsidP="00A554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A55440" w:rsidRPr="0055420C" w:rsidRDefault="00A55440" w:rsidP="00A554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  <w:r w:rsidRPr="0055420C">
        <w:rPr>
          <w:rStyle w:val="Barcode"/>
          <w:rFonts w:ascii="Times New Roman" w:hAnsi="Times New Roman" w:cs="Times New Roman"/>
          <w:color w:val="000000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Исполнителем при оказании услуг, по усмотрению Заказчика.</w:t>
      </w:r>
    </w:p>
    <w:p w:rsidR="00A55440" w:rsidRPr="0055420C" w:rsidRDefault="00A55440" w:rsidP="00A5544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</w:rPr>
      </w:pPr>
      <w:r w:rsidRPr="0055420C">
        <w:rPr>
          <w:rStyle w:val="Barcode"/>
          <w:rFonts w:ascii="Times New Roman" w:hAnsi="Times New Roman" w:cs="Times New Roman"/>
          <w:color w:val="000000"/>
        </w:rPr>
        <w:tab/>
        <w:t xml:space="preserve">За несвоевременное представление документов Исполнитель уплачивает Заказчику штраф 0,01% от суммы неподтвержденных расходов за каждый день просрочки. </w:t>
      </w:r>
    </w:p>
    <w:p w:rsidR="00A55440" w:rsidRPr="0055420C" w:rsidRDefault="00A55440" w:rsidP="00A5544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55420C">
        <w:rPr>
          <w:rStyle w:val="Barcode"/>
          <w:rFonts w:ascii="Times New Roman" w:hAnsi="Times New Roman" w:cs="Times New Roman"/>
        </w:rPr>
        <w:tab/>
      </w:r>
      <w:r w:rsidRPr="0055420C">
        <w:rPr>
          <w:rStyle w:val="Barcode"/>
          <w:rFonts w:ascii="Times New Roman" w:hAnsi="Times New Roman" w:cs="Times New Roman"/>
        </w:rPr>
        <w:tab/>
      </w:r>
      <w:r w:rsidRPr="0055420C">
        <w:rPr>
          <w:rStyle w:val="Barcode"/>
          <w:rFonts w:ascii="Times New Roman" w:hAnsi="Times New Roman" w:cs="Times New Roman"/>
          <w:color w:val="000000"/>
        </w:rPr>
        <w:t>Исполнитель</w:t>
      </w:r>
      <w:r w:rsidRPr="0055420C">
        <w:rPr>
          <w:rFonts w:ascii="Times New Roman" w:hAnsi="Times New Roman" w:cs="Times New Roman"/>
          <w:shd w:val="clear" w:color="auto" w:fill="FFFFFF"/>
        </w:rPr>
        <w:t xml:space="preserve"> выражает свое согласие на передачу в ПАО «Газпром» документов, подтверждающих размер понесенных расходов. </w:t>
      </w:r>
    </w:p>
    <w:p w:rsidR="00A55440" w:rsidRPr="0055420C" w:rsidRDefault="00A55440" w:rsidP="00A5544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hd w:val="clear" w:color="auto" w:fill="FFFFFF"/>
        </w:rPr>
      </w:pPr>
      <w:r w:rsidRPr="0055420C">
        <w:rPr>
          <w:rFonts w:ascii="Times New Roman" w:hAnsi="Times New Roman" w:cs="Times New Roman"/>
          <w:shd w:val="clear" w:color="auto" w:fill="FFFFFF"/>
        </w:rPr>
        <w:tab/>
      </w:r>
      <w:r w:rsidRPr="0055420C">
        <w:rPr>
          <w:rFonts w:ascii="Times New Roman" w:hAnsi="Times New Roman" w:cs="Times New Roman"/>
          <w:shd w:val="clear" w:color="auto" w:fill="FFFFFF"/>
        </w:rPr>
        <w:tab/>
      </w:r>
      <w:r w:rsidRPr="0055420C">
        <w:rPr>
          <w:rStyle w:val="Barcode"/>
          <w:rFonts w:ascii="Times New Roman" w:hAnsi="Times New Roman" w:cs="Times New Roman"/>
          <w:color w:val="000000"/>
        </w:rPr>
        <w:t>Исполнитель</w:t>
      </w:r>
      <w:r w:rsidRPr="0055420C">
        <w:rPr>
          <w:rFonts w:ascii="Times New Roman" w:hAnsi="Times New Roman" w:cs="Times New Roman"/>
          <w:shd w:val="clear" w:color="auto" w:fill="FFFFFF"/>
        </w:rPr>
        <w:t xml:space="preserve"> 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A55440" w:rsidRPr="0055420C" w:rsidRDefault="00A55440" w:rsidP="00A55440">
      <w:pPr>
        <w:tabs>
          <w:tab w:val="left" w:pos="567"/>
          <w:tab w:val="left" w:pos="851"/>
        </w:tabs>
        <w:ind w:left="1134"/>
        <w:jc w:val="both"/>
      </w:pPr>
    </w:p>
    <w:p w:rsidR="00A55440" w:rsidRPr="0055420C" w:rsidRDefault="00A55440" w:rsidP="00A55440">
      <w:pPr>
        <w:tabs>
          <w:tab w:val="left" w:pos="567"/>
          <w:tab w:val="left" w:pos="851"/>
        </w:tabs>
        <w:jc w:val="both"/>
      </w:pPr>
    </w:p>
    <w:p w:rsidR="00A55440" w:rsidRPr="0055420C" w:rsidRDefault="00A55440" w:rsidP="00A55440">
      <w:pPr>
        <w:tabs>
          <w:tab w:val="left" w:pos="567"/>
          <w:tab w:val="left" w:pos="851"/>
        </w:tabs>
        <w:jc w:val="both"/>
      </w:pPr>
    </w:p>
    <w:p w:rsidR="00A55440" w:rsidRPr="0055420C" w:rsidRDefault="00A55440" w:rsidP="00A55440">
      <w:pPr>
        <w:tabs>
          <w:tab w:val="left" w:pos="567"/>
          <w:tab w:val="left" w:pos="851"/>
        </w:tabs>
        <w:jc w:val="both"/>
      </w:pPr>
    </w:p>
    <w:p w:rsidR="00A55440" w:rsidRPr="0055420C" w:rsidRDefault="00A55440" w:rsidP="00A55440">
      <w:pPr>
        <w:tabs>
          <w:tab w:val="left" w:pos="567"/>
          <w:tab w:val="left" w:pos="851"/>
        </w:tabs>
        <w:jc w:val="both"/>
      </w:pPr>
      <w:r w:rsidRPr="0055420C">
        <w:rPr>
          <w:rStyle w:val="Barcode"/>
        </w:rPr>
        <w:t xml:space="preserve">Исполнитель  ________________      </w:t>
      </w:r>
      <w:r w:rsidRPr="0055420C">
        <w:rPr>
          <w:rStyle w:val="Barcode"/>
        </w:rPr>
        <w:tab/>
      </w:r>
      <w:r w:rsidRPr="0055420C">
        <w:rPr>
          <w:rStyle w:val="Barcode"/>
        </w:rPr>
        <w:tab/>
        <w:t>Заказчик ____________________________</w:t>
      </w:r>
    </w:p>
    <w:p w:rsidR="00A55440" w:rsidRPr="0055420C" w:rsidRDefault="00A55440" w:rsidP="00A55440">
      <w:pPr>
        <w:jc w:val="both"/>
      </w:pPr>
    </w:p>
    <w:p w:rsidR="00A55440" w:rsidRPr="0055420C" w:rsidRDefault="00A55440" w:rsidP="00A55440">
      <w:pPr>
        <w:jc w:val="both"/>
      </w:pPr>
    </w:p>
    <w:p w:rsidR="00A55440" w:rsidRPr="0055420C" w:rsidRDefault="00A55440" w:rsidP="00A55440">
      <w:pPr>
        <w:jc w:val="both"/>
      </w:pPr>
    </w:p>
    <w:p w:rsidR="00A55440" w:rsidRPr="0055420C" w:rsidRDefault="00A55440" w:rsidP="00A55440">
      <w:pPr>
        <w:jc w:val="both"/>
      </w:pPr>
    </w:p>
    <w:p w:rsidR="00DB0991" w:rsidRPr="00A55440" w:rsidRDefault="00DB0991">
      <w:pPr>
        <w:rPr>
          <w:sz w:val="24"/>
          <w:szCs w:val="24"/>
        </w:rPr>
      </w:pPr>
    </w:p>
    <w:sectPr w:rsidR="00DB0991" w:rsidRPr="00A55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8C"/>
    <w:rsid w:val="0018378C"/>
    <w:rsid w:val="0055420C"/>
    <w:rsid w:val="006C3A57"/>
    <w:rsid w:val="00742757"/>
    <w:rsid w:val="00A13892"/>
    <w:rsid w:val="00A55440"/>
    <w:rsid w:val="00DB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79E36D-3890-49E5-ACFC-339BBFCBF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991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DB0991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B0991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Bodytext5">
    <w:name w:val="Body text (5)_"/>
    <w:link w:val="Bodytext50"/>
    <w:locked/>
    <w:rsid w:val="00A5544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55440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A5544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A55440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5542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420C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F2996FD4</Template>
  <TotalTime>13</TotalTime>
  <Pages>6</Pages>
  <Words>2705</Words>
  <Characters>15424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Сиротенко Елена Дмитриевна</dc:creator>
  <cp:keywords/>
  <dc:description/>
  <cp:lastModifiedBy>Катков Юрий Ратмирович</cp:lastModifiedBy>
  <cp:revision>4</cp:revision>
  <cp:lastPrinted>2016-01-29T05:39:00Z</cp:lastPrinted>
  <dcterms:created xsi:type="dcterms:W3CDTF">2016-01-29T05:25:00Z</dcterms:created>
  <dcterms:modified xsi:type="dcterms:W3CDTF">2016-02-05T12:34:00Z</dcterms:modified>
</cp:coreProperties>
</file>